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83F7C1" w14:textId="77777777" w:rsidR="00917802" w:rsidRDefault="00917802" w:rsidP="00917802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right"/>
        <w:rPr>
          <w:rFonts w:ascii="Calibri" w:hAnsi="Calibri"/>
          <w:sz w:val="24"/>
        </w:rPr>
      </w:pPr>
    </w:p>
    <w:p w14:paraId="44C4732A" w14:textId="77777777" w:rsidR="00917802" w:rsidRDefault="00917802" w:rsidP="00917802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right"/>
        <w:rPr>
          <w:rFonts w:ascii="Calibri" w:hAnsi="Calibri"/>
          <w:sz w:val="24"/>
        </w:rPr>
      </w:pPr>
    </w:p>
    <w:p w14:paraId="3F82FA1C" w14:textId="77777777" w:rsidR="00917802" w:rsidRDefault="00917802" w:rsidP="00917802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right"/>
        <w:rPr>
          <w:rFonts w:ascii="Calibri" w:hAnsi="Calibri"/>
          <w:sz w:val="24"/>
        </w:rPr>
      </w:pPr>
    </w:p>
    <w:p w14:paraId="1EC1D493" w14:textId="77777777" w:rsidR="00C416F1" w:rsidRDefault="00C416F1" w:rsidP="00917802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right"/>
        <w:rPr>
          <w:rFonts w:ascii="Calibri" w:hAnsi="Calibri"/>
          <w:sz w:val="24"/>
        </w:rPr>
      </w:pPr>
      <w:r w:rsidRPr="00C416F1">
        <w:rPr>
          <w:rFonts w:ascii="Calibri" w:hAnsi="Calibri"/>
          <w:sz w:val="24"/>
        </w:rPr>
        <w:t>Anexa 1</w:t>
      </w:r>
      <w:r w:rsidR="006E65FC">
        <w:rPr>
          <w:rFonts w:ascii="Calibri" w:hAnsi="Calibri"/>
          <w:sz w:val="24"/>
        </w:rPr>
        <w:t>0</w:t>
      </w:r>
      <w:r w:rsidRPr="00C416F1">
        <w:rPr>
          <w:rFonts w:ascii="Calibri" w:hAnsi="Calibri"/>
          <w:sz w:val="24"/>
        </w:rPr>
        <w:t xml:space="preserve"> </w:t>
      </w:r>
    </w:p>
    <w:p w14:paraId="0D04BB0F" w14:textId="77777777" w:rsidR="00917802" w:rsidRDefault="00917802" w:rsidP="00917802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right"/>
        <w:rPr>
          <w:rFonts w:ascii="Calibri" w:hAnsi="Calibri"/>
          <w:sz w:val="24"/>
        </w:rPr>
      </w:pPr>
    </w:p>
    <w:p w14:paraId="0988F602" w14:textId="77777777" w:rsidR="00917802" w:rsidRPr="00C416F1" w:rsidRDefault="00917802" w:rsidP="00917802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right"/>
        <w:rPr>
          <w:rFonts w:ascii="Calibri" w:hAnsi="Calibri"/>
          <w:sz w:val="24"/>
        </w:rPr>
      </w:pPr>
    </w:p>
    <w:p w14:paraId="6652701C" w14:textId="77777777" w:rsidR="00C416F1" w:rsidRPr="00C416F1" w:rsidRDefault="00C416F1" w:rsidP="00917802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right"/>
        <w:rPr>
          <w:rFonts w:ascii="Calibri" w:hAnsi="Calibri"/>
          <w:sz w:val="24"/>
        </w:rPr>
      </w:pPr>
    </w:p>
    <w:p w14:paraId="03A3C3A8" w14:textId="77777777" w:rsidR="00C416F1" w:rsidRPr="00C416F1" w:rsidRDefault="00C416F1" w:rsidP="00C416F1">
      <w:pPr>
        <w:pStyle w:val="criterii"/>
        <w:numPr>
          <w:ilvl w:val="0"/>
          <w:numId w:val="0"/>
        </w:numPr>
        <w:spacing w:before="0" w:after="0"/>
        <w:rPr>
          <w:rFonts w:ascii="Calibri" w:hAnsi="Calibri"/>
          <w:sz w:val="24"/>
        </w:rPr>
      </w:pPr>
      <w:r w:rsidRPr="00C416F1">
        <w:rPr>
          <w:rFonts w:ascii="Calibri" w:hAnsi="Calibri"/>
          <w:sz w:val="24"/>
        </w:rPr>
        <w:t>Lista de echipamente</w:t>
      </w:r>
      <w:r w:rsidR="0018467A">
        <w:rPr>
          <w:rFonts w:ascii="Calibri" w:hAnsi="Calibri"/>
          <w:sz w:val="24"/>
        </w:rPr>
        <w:t xml:space="preserve"> și/sau dotări</w:t>
      </w:r>
      <w:r w:rsidRPr="00C416F1">
        <w:rPr>
          <w:rFonts w:ascii="Calibri" w:hAnsi="Calibri"/>
          <w:sz w:val="24"/>
        </w:rPr>
        <w:t xml:space="preserve"> și/sau servicii cu încadrarea acestora pe secțiunea de cheltuieli eligibile /neeligibile (dacă este cazul)</w:t>
      </w:r>
    </w:p>
    <w:p w14:paraId="3C95C392" w14:textId="77777777" w:rsidR="00C416F1" w:rsidRDefault="00C416F1" w:rsidP="00C416F1">
      <w:pPr>
        <w:rPr>
          <w:rFonts w:ascii="Calibri" w:hAnsi="Calibri"/>
        </w:rPr>
      </w:pPr>
    </w:p>
    <w:p w14:paraId="587C9313" w14:textId="77777777" w:rsidR="00C416F1" w:rsidRPr="00C416F1" w:rsidRDefault="00C416F1" w:rsidP="00C416F1">
      <w:pPr>
        <w:rPr>
          <w:rFonts w:ascii="Calibri" w:hAnsi="Calibri"/>
        </w:rPr>
      </w:pPr>
    </w:p>
    <w:p w14:paraId="3E233457" w14:textId="5966280A" w:rsidR="00C416F1" w:rsidRPr="00C416F1" w:rsidRDefault="00C416F1" w:rsidP="00C416F1">
      <w:pPr>
        <w:rPr>
          <w:rFonts w:ascii="Calibri" w:hAnsi="Calibri"/>
        </w:rPr>
      </w:pPr>
      <w:r w:rsidRPr="00C416F1">
        <w:rPr>
          <w:rFonts w:ascii="Calibri" w:hAnsi="Calibri"/>
        </w:rPr>
        <w:t xml:space="preserve">În funcție de tipul de proiect, </w:t>
      </w:r>
      <w:r w:rsidR="00A16CD0" w:rsidRPr="00C416F1">
        <w:rPr>
          <w:rFonts w:ascii="Calibri" w:hAnsi="Calibri"/>
        </w:rPr>
        <w:t>și</w:t>
      </w:r>
      <w:r w:rsidRPr="00C416F1">
        <w:rPr>
          <w:rFonts w:ascii="Calibri" w:hAnsi="Calibri"/>
        </w:rPr>
        <w:t xml:space="preserve"> de ce se propune a se achiziționa se va completa următorul tabel:</w:t>
      </w:r>
    </w:p>
    <w:p w14:paraId="679BD1C8" w14:textId="77777777" w:rsidR="00C416F1" w:rsidRPr="00C416F1" w:rsidRDefault="00C416F1" w:rsidP="00C416F1">
      <w:pPr>
        <w:rPr>
          <w:rFonts w:ascii="Calibri" w:hAnsi="Calibri"/>
        </w:rPr>
      </w:pPr>
    </w:p>
    <w:tbl>
      <w:tblPr>
        <w:tblW w:w="10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867"/>
        <w:gridCol w:w="685"/>
        <w:gridCol w:w="1275"/>
        <w:gridCol w:w="1105"/>
        <w:gridCol w:w="1329"/>
        <w:gridCol w:w="1220"/>
        <w:gridCol w:w="1733"/>
      </w:tblGrid>
      <w:tr w:rsidR="00C416F1" w:rsidRPr="00C416F1" w14:paraId="01B30D5B" w14:textId="77777777" w:rsidTr="00215DEF">
        <w:trPr>
          <w:trHeight w:val="735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BE03D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86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6644B" w14:textId="77777777" w:rsidR="00C416F1" w:rsidRPr="00C416F1" w:rsidRDefault="00C416F1" w:rsidP="0018467A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Denumirea echipamentelor/</w:t>
            </w:r>
            <w:r w:rsidR="0018467A">
              <w:rPr>
                <w:rFonts w:ascii="Calibri" w:hAnsi="Calibri"/>
                <w:b/>
                <w:bCs/>
                <w:color w:val="000000"/>
                <w:lang w:eastAsia="ro-RO"/>
              </w:rPr>
              <w:t xml:space="preserve"> dotărilor/ </w:t>
            </w: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lucrărilor/</w:t>
            </w:r>
            <w:r w:rsidR="0018467A">
              <w:rPr>
                <w:rFonts w:ascii="Calibri" w:hAnsi="Calibri"/>
                <w:b/>
                <w:bCs/>
                <w:color w:val="000000"/>
                <w:lang w:eastAsia="ro-RO"/>
              </w:rPr>
              <w:t xml:space="preserve"> </w:t>
            </w: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serviciilor</w:t>
            </w:r>
          </w:p>
        </w:tc>
        <w:tc>
          <w:tcPr>
            <w:tcW w:w="685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26CD0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UM</w:t>
            </w:r>
          </w:p>
        </w:tc>
        <w:tc>
          <w:tcPr>
            <w:tcW w:w="1275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519B0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Cantitate</w:t>
            </w:r>
          </w:p>
        </w:tc>
        <w:tc>
          <w:tcPr>
            <w:tcW w:w="110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5A9A6" w14:textId="77777777" w:rsidR="00215DEF" w:rsidRDefault="00C416F1" w:rsidP="002C46CD">
            <w:pPr>
              <w:spacing w:after="240"/>
              <w:jc w:val="center"/>
              <w:rPr>
                <w:rFonts w:ascii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Prețul unitar</w:t>
            </w:r>
          </w:p>
          <w:p w14:paraId="37A762A2" w14:textId="6B0A78B5" w:rsidR="00C416F1" w:rsidRPr="00C416F1" w:rsidRDefault="00C416F1" w:rsidP="002C46CD">
            <w:pPr>
              <w:spacing w:after="240"/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215DEF"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ro-RO"/>
              </w:rPr>
              <w:t>(fără T.V.A)</w:t>
            </w:r>
          </w:p>
        </w:tc>
        <w:tc>
          <w:tcPr>
            <w:tcW w:w="1329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FB7B2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Valoare</w:t>
            </w:r>
          </w:p>
          <w:p w14:paraId="5DB6EF25" w14:textId="5DA7E83C" w:rsidR="00C416F1" w:rsidRPr="00C416F1" w:rsidRDefault="00C416F1" w:rsidP="002C46CD">
            <w:pPr>
              <w:jc w:val="center"/>
              <w:rPr>
                <w:rFonts w:ascii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totală</w:t>
            </w:r>
          </w:p>
        </w:tc>
        <w:tc>
          <w:tcPr>
            <w:tcW w:w="1220" w:type="dxa"/>
            <w:shd w:val="clear" w:color="auto" w:fill="D9D9D9"/>
          </w:tcPr>
          <w:p w14:paraId="4E014338" w14:textId="77777777" w:rsidR="00C416F1" w:rsidRPr="00C416F1" w:rsidRDefault="00C416F1" w:rsidP="002C46CD">
            <w:pPr>
              <w:jc w:val="center"/>
              <w:rPr>
                <w:rFonts w:ascii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Linia bugetară</w:t>
            </w:r>
          </w:p>
        </w:tc>
        <w:tc>
          <w:tcPr>
            <w:tcW w:w="1733" w:type="dxa"/>
            <w:shd w:val="clear" w:color="auto" w:fill="D9D9D9"/>
          </w:tcPr>
          <w:p w14:paraId="217CA0F3" w14:textId="77777777" w:rsidR="00C416F1" w:rsidRPr="00C416F1" w:rsidRDefault="00C416F1" w:rsidP="002C46CD">
            <w:pPr>
              <w:jc w:val="center"/>
              <w:rPr>
                <w:rFonts w:ascii="Calibri" w:hAnsi="Calibri"/>
                <w:b/>
                <w:bCs/>
                <w:color w:val="000000"/>
                <w:lang w:eastAsia="ro-RO"/>
              </w:rPr>
            </w:pPr>
            <w:r w:rsidRPr="0018467A">
              <w:rPr>
                <w:rFonts w:ascii="Calibri" w:hAnsi="Calibri"/>
                <w:b/>
                <w:bCs/>
                <w:color w:val="000000"/>
                <w:lang w:eastAsia="ro-RO"/>
              </w:rPr>
              <w:t>Eligibil/neeligibil</w:t>
            </w:r>
          </w:p>
          <w:p w14:paraId="45374971" w14:textId="77777777" w:rsidR="00C416F1" w:rsidRPr="00C416F1" w:rsidRDefault="00C416F1" w:rsidP="002C46CD">
            <w:pPr>
              <w:jc w:val="center"/>
              <w:rPr>
                <w:rFonts w:ascii="Calibri" w:hAnsi="Calibri"/>
                <w:b/>
                <w:bCs/>
                <w:color w:val="000000"/>
                <w:lang w:eastAsia="ro-RO"/>
              </w:rPr>
            </w:pPr>
          </w:p>
          <w:p w14:paraId="7509529B" w14:textId="15924962" w:rsidR="00C416F1" w:rsidRPr="00215DEF" w:rsidRDefault="00C416F1" w:rsidP="002C46CD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 xml:space="preserve"> </w:t>
            </w:r>
            <w:r w:rsidRPr="00215DEF"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ro-RO"/>
              </w:rPr>
              <w:t xml:space="preserve">(se va menționa suma inclusă pe eligibil </w:t>
            </w:r>
            <w:r w:rsidR="00215DEF" w:rsidRPr="00215DEF"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ro-RO"/>
              </w:rPr>
              <w:t>și</w:t>
            </w:r>
            <w:r w:rsidRPr="00215DEF"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ro-RO"/>
              </w:rPr>
              <w:t xml:space="preserve"> suma inclusă pe neeligibil)</w:t>
            </w:r>
          </w:p>
        </w:tc>
      </w:tr>
      <w:tr w:rsidR="00C416F1" w:rsidRPr="00C416F1" w14:paraId="45ABA5C6" w14:textId="77777777" w:rsidTr="00215DEF">
        <w:trPr>
          <w:trHeight w:val="435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41813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0</w:t>
            </w:r>
          </w:p>
        </w:tc>
        <w:tc>
          <w:tcPr>
            <w:tcW w:w="18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C7DB4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1</w:t>
            </w:r>
          </w:p>
        </w:tc>
        <w:tc>
          <w:tcPr>
            <w:tcW w:w="6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F22FC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2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0DC0B0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3</w:t>
            </w:r>
          </w:p>
        </w:tc>
        <w:tc>
          <w:tcPr>
            <w:tcW w:w="11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6010B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4</w:t>
            </w:r>
          </w:p>
        </w:tc>
        <w:tc>
          <w:tcPr>
            <w:tcW w:w="13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2EC6B" w14:textId="77777777" w:rsidR="00C416F1" w:rsidRPr="00C416F1" w:rsidRDefault="00C416F1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5(3x4)</w:t>
            </w:r>
          </w:p>
        </w:tc>
        <w:tc>
          <w:tcPr>
            <w:tcW w:w="1220" w:type="dxa"/>
            <w:shd w:val="clear" w:color="auto" w:fill="FFFFFF"/>
          </w:tcPr>
          <w:p w14:paraId="7FB4B483" w14:textId="77777777" w:rsidR="00C416F1" w:rsidRPr="00C416F1" w:rsidRDefault="00C416F1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FFFFF"/>
          </w:tcPr>
          <w:p w14:paraId="527DF84E" w14:textId="77777777" w:rsidR="00C416F1" w:rsidRPr="00C416F1" w:rsidRDefault="00C416F1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A80110" w:rsidRPr="00C416F1" w14:paraId="0EE7E947" w14:textId="77777777" w:rsidTr="00D65F12">
        <w:trPr>
          <w:trHeight w:val="435"/>
        </w:trPr>
        <w:tc>
          <w:tcPr>
            <w:tcW w:w="10046" w:type="dxa"/>
            <w:gridSpan w:val="8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3F196" w14:textId="1D668D70" w:rsidR="00A80110" w:rsidRPr="00215DEF" w:rsidRDefault="00A80110" w:rsidP="00A80110">
            <w:pPr>
              <w:rPr>
                <w:rFonts w:ascii="Calibri" w:hAnsi="Calibri"/>
                <w:b/>
                <w:bCs/>
                <w:color w:val="000000"/>
                <w:lang w:eastAsia="ro-RO"/>
              </w:rPr>
            </w:pPr>
            <w:r w:rsidRPr="00215DEF">
              <w:rPr>
                <w:rFonts w:ascii="Calibri" w:hAnsi="Calibri"/>
                <w:b/>
                <w:bCs/>
                <w:color w:val="000000"/>
                <w:lang w:eastAsia="ro-RO"/>
              </w:rPr>
              <w:t>Lucrări</w:t>
            </w:r>
          </w:p>
        </w:tc>
      </w:tr>
      <w:tr w:rsidR="00A80110" w:rsidRPr="00C416F1" w14:paraId="16068365" w14:textId="77777777" w:rsidTr="00215DEF">
        <w:trPr>
          <w:trHeight w:val="435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9565D" w14:textId="024CBA6A" w:rsidR="00A80110" w:rsidRPr="00C416F1" w:rsidRDefault="00A80110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  <w:r>
              <w:rPr>
                <w:rFonts w:ascii="Calibri" w:hAnsi="Calibri"/>
                <w:color w:val="000000"/>
                <w:lang w:eastAsia="ro-RO"/>
              </w:rPr>
              <w:t>1</w:t>
            </w:r>
          </w:p>
        </w:tc>
        <w:tc>
          <w:tcPr>
            <w:tcW w:w="18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32838" w14:textId="77777777" w:rsidR="00A80110" w:rsidRPr="00C416F1" w:rsidRDefault="00A80110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6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ABEB0" w14:textId="77777777" w:rsidR="00A80110" w:rsidRPr="00C416F1" w:rsidRDefault="00A80110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257AD" w14:textId="77777777" w:rsidR="00A80110" w:rsidRPr="00C416F1" w:rsidRDefault="00A80110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1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A7DB5" w14:textId="77777777" w:rsidR="00A80110" w:rsidRPr="00C416F1" w:rsidRDefault="00A80110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3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57E3E" w14:textId="77777777" w:rsidR="00A80110" w:rsidRPr="00C416F1" w:rsidRDefault="00A80110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220" w:type="dxa"/>
            <w:shd w:val="clear" w:color="auto" w:fill="FFFFFF"/>
          </w:tcPr>
          <w:p w14:paraId="18B8E32C" w14:textId="77777777" w:rsidR="00A80110" w:rsidRPr="00C416F1" w:rsidRDefault="00A80110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FFFFF"/>
          </w:tcPr>
          <w:p w14:paraId="07EFCFE0" w14:textId="77777777" w:rsidR="00A80110" w:rsidRPr="00C416F1" w:rsidRDefault="00A80110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A80110" w:rsidRPr="00C416F1" w14:paraId="7910944E" w14:textId="77777777" w:rsidTr="00215DEF">
        <w:trPr>
          <w:trHeight w:val="435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C4F4C" w14:textId="549814E0" w:rsidR="00A80110" w:rsidRPr="00C416F1" w:rsidRDefault="00A80110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  <w:r>
              <w:rPr>
                <w:rFonts w:ascii="Calibri" w:hAnsi="Calibri"/>
                <w:color w:val="000000"/>
                <w:lang w:eastAsia="ro-RO"/>
              </w:rPr>
              <w:t>2</w:t>
            </w:r>
          </w:p>
        </w:tc>
        <w:tc>
          <w:tcPr>
            <w:tcW w:w="18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AD339" w14:textId="77777777" w:rsidR="00A80110" w:rsidRPr="00C416F1" w:rsidRDefault="00A80110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6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62FE2" w14:textId="77777777" w:rsidR="00A80110" w:rsidRPr="00C416F1" w:rsidRDefault="00A80110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7ECCE" w14:textId="77777777" w:rsidR="00A80110" w:rsidRPr="00C416F1" w:rsidRDefault="00A80110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1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496C5" w14:textId="77777777" w:rsidR="00A80110" w:rsidRPr="00C416F1" w:rsidRDefault="00A80110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3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8C7D3" w14:textId="77777777" w:rsidR="00A80110" w:rsidRPr="00C416F1" w:rsidRDefault="00A80110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220" w:type="dxa"/>
            <w:shd w:val="clear" w:color="auto" w:fill="FFFFFF"/>
          </w:tcPr>
          <w:p w14:paraId="73C6D5B2" w14:textId="77777777" w:rsidR="00A80110" w:rsidRPr="00C416F1" w:rsidRDefault="00A80110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FFFFF"/>
          </w:tcPr>
          <w:p w14:paraId="2E010B05" w14:textId="77777777" w:rsidR="00A80110" w:rsidRPr="00C416F1" w:rsidRDefault="00A80110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A80110" w:rsidRPr="00C416F1" w14:paraId="3EBB0318" w14:textId="77777777" w:rsidTr="00215DEF">
        <w:trPr>
          <w:trHeight w:val="435"/>
        </w:trPr>
        <w:tc>
          <w:tcPr>
            <w:tcW w:w="4659" w:type="dxa"/>
            <w:gridSpan w:val="4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CBDEC2" w14:textId="4F62B531" w:rsidR="00A80110" w:rsidRPr="00A80110" w:rsidRDefault="00A80110" w:rsidP="00A80110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A80110">
              <w:rPr>
                <w:rFonts w:ascii="Calibri" w:eastAsia="Calibri" w:hAnsi="Calibr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05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D7791" w14:textId="18CDF2A4" w:rsidR="00A80110" w:rsidRPr="00A80110" w:rsidRDefault="00A80110" w:rsidP="00A80110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A80110">
              <w:rPr>
                <w:rFonts w:ascii="Calibri" w:eastAsia="Calibri" w:hAnsi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329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0CD45" w14:textId="2FE24F40" w:rsidR="00A80110" w:rsidRPr="00A80110" w:rsidRDefault="00A80110" w:rsidP="00A80110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A80110">
              <w:rPr>
                <w:rFonts w:ascii="Calibri" w:eastAsia="Calibri" w:hAnsi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220" w:type="dxa"/>
            <w:shd w:val="clear" w:color="auto" w:fill="F2F2F2"/>
          </w:tcPr>
          <w:p w14:paraId="34DF9081" w14:textId="77777777" w:rsidR="00A80110" w:rsidRPr="00A80110" w:rsidRDefault="00A80110" w:rsidP="00A80110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7FB786CA" w14:textId="77777777" w:rsidR="00A80110" w:rsidRPr="00A80110" w:rsidRDefault="00A80110" w:rsidP="00A80110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</w:p>
        </w:tc>
      </w:tr>
      <w:tr w:rsidR="00A80110" w:rsidRPr="00C416F1" w14:paraId="23F59F34" w14:textId="77777777" w:rsidTr="002C46CD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9CC31B" w14:textId="11AF192B" w:rsidR="00A80110" w:rsidRPr="00215DEF" w:rsidRDefault="00A80110" w:rsidP="00A80110">
            <w:pPr>
              <w:rPr>
                <w:rFonts w:ascii="Calibri" w:hAnsi="Calibri"/>
                <w:b/>
                <w:bCs/>
                <w:color w:val="000000"/>
                <w:lang w:eastAsia="ro-RO"/>
              </w:rPr>
            </w:pPr>
            <w:r w:rsidRPr="00215DEF">
              <w:rPr>
                <w:rFonts w:ascii="Calibri" w:hAnsi="Calibri"/>
                <w:b/>
                <w:bCs/>
                <w:color w:val="000000"/>
                <w:lang w:eastAsia="ro-RO"/>
              </w:rPr>
              <w:t>Echipamente și dotări</w:t>
            </w:r>
          </w:p>
        </w:tc>
      </w:tr>
      <w:tr w:rsidR="00215DEF" w:rsidRPr="00C416F1" w14:paraId="4BF06335" w14:textId="77777777" w:rsidTr="00215DEF">
        <w:trPr>
          <w:trHeight w:val="300"/>
        </w:trPr>
        <w:tc>
          <w:tcPr>
            <w:tcW w:w="83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FC3225" w14:textId="791F815A" w:rsidR="00215DEF" w:rsidRPr="00C416F1" w:rsidRDefault="00215DEF" w:rsidP="00215DEF">
            <w:pPr>
              <w:rPr>
                <w:rFonts w:ascii="Calibri" w:eastAsia="Calibri" w:hAnsi="Calibri"/>
                <w:color w:val="000000"/>
                <w:lang w:eastAsia="ro-RO"/>
              </w:rPr>
            </w:pPr>
            <w:r>
              <w:rPr>
                <w:rFonts w:ascii="Calibri" w:hAnsi="Calibri"/>
                <w:color w:val="000000"/>
                <w:lang w:eastAsia="ro-RO"/>
              </w:rPr>
              <w:t>1</w:t>
            </w:r>
          </w:p>
        </w:tc>
        <w:tc>
          <w:tcPr>
            <w:tcW w:w="18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1CB02D" w14:textId="4377A05A" w:rsidR="00215DEF" w:rsidRPr="00C416F1" w:rsidRDefault="00215DEF" w:rsidP="00215DEF">
            <w:pPr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6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9F760E" w14:textId="5A2B2001" w:rsidR="00215DEF" w:rsidRPr="00C416F1" w:rsidRDefault="00215DEF" w:rsidP="00215DEF">
            <w:pPr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0CA67" w14:textId="12A4DFD1" w:rsidR="00215DEF" w:rsidRPr="00C416F1" w:rsidRDefault="00215DEF" w:rsidP="00215DEF">
            <w:pPr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1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E1D105" w14:textId="69F5B81B" w:rsidR="00215DEF" w:rsidRPr="00C416F1" w:rsidRDefault="00215DEF" w:rsidP="00215DEF">
            <w:pPr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3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1C9377" w14:textId="6AE83993" w:rsidR="00215DEF" w:rsidRPr="00C416F1" w:rsidRDefault="00215DEF" w:rsidP="00215DEF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220" w:type="dxa"/>
          </w:tcPr>
          <w:p w14:paraId="2A5236BD" w14:textId="77777777" w:rsidR="00215DEF" w:rsidRPr="00C416F1" w:rsidRDefault="00215DEF" w:rsidP="00215DEF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2F0AC9E7" w14:textId="77777777" w:rsidR="00215DEF" w:rsidRPr="00C416F1" w:rsidRDefault="00215DEF" w:rsidP="00215DEF">
            <w:pPr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215DEF" w:rsidRPr="00C416F1" w14:paraId="4D91CD77" w14:textId="77777777" w:rsidTr="00215DEF">
        <w:trPr>
          <w:trHeight w:val="300"/>
        </w:trPr>
        <w:tc>
          <w:tcPr>
            <w:tcW w:w="83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B4AE7A" w14:textId="48B262BD" w:rsidR="00215DEF" w:rsidRPr="00C416F1" w:rsidRDefault="00215DEF" w:rsidP="00215DEF">
            <w:pPr>
              <w:rPr>
                <w:rFonts w:ascii="Calibri" w:eastAsia="Calibri" w:hAnsi="Calibri"/>
                <w:color w:val="000000"/>
                <w:lang w:eastAsia="ro-RO"/>
              </w:rPr>
            </w:pPr>
            <w:r>
              <w:rPr>
                <w:rFonts w:ascii="Calibri" w:hAnsi="Calibri"/>
                <w:color w:val="000000"/>
                <w:lang w:eastAsia="ro-RO"/>
              </w:rPr>
              <w:t>2</w:t>
            </w:r>
          </w:p>
        </w:tc>
        <w:tc>
          <w:tcPr>
            <w:tcW w:w="18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6663F" w14:textId="54E5FAF5" w:rsidR="00215DEF" w:rsidRPr="00C416F1" w:rsidRDefault="00215DEF" w:rsidP="00215DEF">
            <w:pPr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6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DD5654" w14:textId="6434B3E3" w:rsidR="00215DEF" w:rsidRPr="00C416F1" w:rsidRDefault="00215DEF" w:rsidP="00215DEF">
            <w:pPr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5AD61" w14:textId="1E209D06" w:rsidR="00215DEF" w:rsidRPr="00C416F1" w:rsidRDefault="00215DEF" w:rsidP="00215DEF">
            <w:pPr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1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194C69" w14:textId="07608D7D" w:rsidR="00215DEF" w:rsidRPr="00C416F1" w:rsidRDefault="00215DEF" w:rsidP="00215DEF">
            <w:pPr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3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9540BF" w14:textId="5F4F7C4D" w:rsidR="00215DEF" w:rsidRPr="00C416F1" w:rsidRDefault="00215DEF" w:rsidP="00215DEF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220" w:type="dxa"/>
          </w:tcPr>
          <w:p w14:paraId="09E1A8BF" w14:textId="77777777" w:rsidR="00215DEF" w:rsidRPr="00C416F1" w:rsidRDefault="00215DEF" w:rsidP="00215DEF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31135432" w14:textId="77777777" w:rsidR="00215DEF" w:rsidRPr="00C416F1" w:rsidRDefault="00215DEF" w:rsidP="00215DEF">
            <w:pPr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A80110" w:rsidRPr="00C416F1" w14:paraId="17EA0696" w14:textId="77777777" w:rsidTr="00215DEF">
        <w:trPr>
          <w:trHeight w:val="300"/>
        </w:trPr>
        <w:tc>
          <w:tcPr>
            <w:tcW w:w="4659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843D1F" w14:textId="77777777" w:rsidR="00A80110" w:rsidRPr="00C416F1" w:rsidRDefault="00A80110" w:rsidP="00A80110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0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29C7E0" w14:textId="77777777" w:rsidR="00A80110" w:rsidRPr="00C416F1" w:rsidRDefault="00A80110" w:rsidP="00A80110">
            <w:pPr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32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E5885C" w14:textId="77777777" w:rsidR="00A80110" w:rsidRPr="00C416F1" w:rsidRDefault="00A80110" w:rsidP="00A80110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220" w:type="dxa"/>
            <w:shd w:val="clear" w:color="auto" w:fill="F2F2F2"/>
          </w:tcPr>
          <w:p w14:paraId="36ACFCCD" w14:textId="77777777" w:rsidR="00A80110" w:rsidRPr="00C416F1" w:rsidRDefault="00A80110" w:rsidP="00A80110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256B13F9" w14:textId="77777777" w:rsidR="00A80110" w:rsidRPr="00C416F1" w:rsidRDefault="00A80110" w:rsidP="00A80110">
            <w:pPr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A80110" w:rsidRPr="00C416F1" w14:paraId="35C0172F" w14:textId="77777777" w:rsidTr="002C46CD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0B54C7" w14:textId="6BF1358E" w:rsidR="00A80110" w:rsidRPr="00215DEF" w:rsidRDefault="00215DEF" w:rsidP="00A80110">
            <w:pPr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215DEF">
              <w:rPr>
                <w:rFonts w:ascii="Calibri" w:hAnsi="Calibri"/>
                <w:b/>
                <w:bCs/>
                <w:color w:val="000000"/>
                <w:lang w:eastAsia="ro-RO"/>
              </w:rPr>
              <w:t>S</w:t>
            </w:r>
            <w:r w:rsidR="00A80110" w:rsidRPr="00215DEF">
              <w:rPr>
                <w:rFonts w:ascii="Calibri" w:hAnsi="Calibri"/>
                <w:b/>
                <w:bCs/>
                <w:color w:val="000000"/>
                <w:lang w:eastAsia="ro-RO"/>
              </w:rPr>
              <w:t>ervicii</w:t>
            </w:r>
          </w:p>
        </w:tc>
      </w:tr>
      <w:tr w:rsidR="00215DEF" w:rsidRPr="00C416F1" w14:paraId="30C0DDF7" w14:textId="77777777" w:rsidTr="00215DEF">
        <w:trPr>
          <w:trHeight w:val="300"/>
        </w:trPr>
        <w:tc>
          <w:tcPr>
            <w:tcW w:w="83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09B3FB" w14:textId="1CBC0FF5" w:rsidR="00215DEF" w:rsidRPr="00C416F1" w:rsidRDefault="00215DEF" w:rsidP="00215DEF">
            <w:pPr>
              <w:rPr>
                <w:rFonts w:ascii="Calibri" w:eastAsia="Calibri" w:hAnsi="Calibri"/>
                <w:color w:val="000000"/>
                <w:lang w:eastAsia="ro-RO"/>
              </w:rPr>
            </w:pPr>
            <w:r>
              <w:rPr>
                <w:rFonts w:ascii="Calibri" w:hAnsi="Calibri"/>
                <w:color w:val="000000"/>
                <w:lang w:eastAsia="ro-RO"/>
              </w:rPr>
              <w:t>1</w:t>
            </w:r>
          </w:p>
        </w:tc>
        <w:tc>
          <w:tcPr>
            <w:tcW w:w="18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A68BF" w14:textId="2F0C0E2E" w:rsidR="00215DEF" w:rsidRPr="00C416F1" w:rsidRDefault="00215DEF" w:rsidP="00215DEF">
            <w:pPr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6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12294" w14:textId="0B9A0705" w:rsidR="00215DEF" w:rsidRPr="00C416F1" w:rsidRDefault="00215DEF" w:rsidP="00215DEF">
            <w:pPr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874A3" w14:textId="7A4030B8" w:rsidR="00215DEF" w:rsidRPr="00C416F1" w:rsidRDefault="00215DEF" w:rsidP="00215DEF">
            <w:pPr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1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F7F23" w14:textId="514FB784" w:rsidR="00215DEF" w:rsidRPr="00C416F1" w:rsidRDefault="00215DEF" w:rsidP="00215DEF">
            <w:pPr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3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D272C" w14:textId="15D96DA3" w:rsidR="00215DEF" w:rsidRPr="00C416F1" w:rsidRDefault="00215DEF" w:rsidP="00215DEF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220" w:type="dxa"/>
          </w:tcPr>
          <w:p w14:paraId="4BF4AB6F" w14:textId="77777777" w:rsidR="00215DEF" w:rsidRPr="00C416F1" w:rsidRDefault="00215DEF" w:rsidP="00215DEF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0461A342" w14:textId="77777777" w:rsidR="00215DEF" w:rsidRPr="00C416F1" w:rsidRDefault="00215DEF" w:rsidP="00215DEF">
            <w:pPr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215DEF" w:rsidRPr="00C416F1" w14:paraId="0E29CCD8" w14:textId="77777777" w:rsidTr="00215DEF">
        <w:trPr>
          <w:trHeight w:val="300"/>
        </w:trPr>
        <w:tc>
          <w:tcPr>
            <w:tcW w:w="83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1DE951" w14:textId="75BCE69E" w:rsidR="00215DEF" w:rsidRPr="00C416F1" w:rsidRDefault="00215DEF" w:rsidP="00215DEF">
            <w:pPr>
              <w:rPr>
                <w:rFonts w:ascii="Calibri" w:eastAsia="Calibri" w:hAnsi="Calibri"/>
                <w:color w:val="000000"/>
                <w:lang w:eastAsia="ro-RO"/>
              </w:rPr>
            </w:pPr>
            <w:r>
              <w:rPr>
                <w:rFonts w:ascii="Calibri" w:hAnsi="Calibri"/>
                <w:color w:val="000000"/>
                <w:lang w:eastAsia="ro-RO"/>
              </w:rPr>
              <w:t>2</w:t>
            </w:r>
          </w:p>
        </w:tc>
        <w:tc>
          <w:tcPr>
            <w:tcW w:w="18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8CBDD7" w14:textId="7F25467E" w:rsidR="00215DEF" w:rsidRPr="00C416F1" w:rsidRDefault="00215DEF" w:rsidP="00215DEF">
            <w:pPr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6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BACDC" w14:textId="50845106" w:rsidR="00215DEF" w:rsidRPr="00C416F1" w:rsidRDefault="00215DEF" w:rsidP="00215DEF">
            <w:pPr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33FE6" w14:textId="77173620" w:rsidR="00215DEF" w:rsidRPr="00C416F1" w:rsidRDefault="00215DEF" w:rsidP="00215DEF">
            <w:pPr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1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73B70" w14:textId="24414595" w:rsidR="00215DEF" w:rsidRPr="00C416F1" w:rsidRDefault="00215DEF" w:rsidP="00215DEF">
            <w:pPr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3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00C35" w14:textId="7C88B97F" w:rsidR="00215DEF" w:rsidRPr="00C416F1" w:rsidRDefault="00215DEF" w:rsidP="00215DEF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220" w:type="dxa"/>
          </w:tcPr>
          <w:p w14:paraId="519122E5" w14:textId="77777777" w:rsidR="00215DEF" w:rsidRPr="00C416F1" w:rsidRDefault="00215DEF" w:rsidP="00215DEF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47F49CA2" w14:textId="77777777" w:rsidR="00215DEF" w:rsidRPr="00C416F1" w:rsidRDefault="00215DEF" w:rsidP="00215DEF">
            <w:pPr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A80110" w:rsidRPr="00C416F1" w14:paraId="61A2A60A" w14:textId="77777777" w:rsidTr="00215DEF">
        <w:trPr>
          <w:trHeight w:val="300"/>
        </w:trPr>
        <w:tc>
          <w:tcPr>
            <w:tcW w:w="4659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A433B6" w14:textId="77777777" w:rsidR="00A80110" w:rsidRPr="00C416F1" w:rsidRDefault="00A80110" w:rsidP="00A80110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0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60C4A0" w14:textId="77777777" w:rsidR="00A80110" w:rsidRPr="00C416F1" w:rsidRDefault="00A80110" w:rsidP="00A80110">
            <w:pPr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32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64238A" w14:textId="77777777" w:rsidR="00A80110" w:rsidRPr="00C416F1" w:rsidRDefault="00A80110" w:rsidP="00A80110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220" w:type="dxa"/>
            <w:shd w:val="clear" w:color="auto" w:fill="F2F2F2"/>
          </w:tcPr>
          <w:p w14:paraId="15B430D0" w14:textId="77777777" w:rsidR="00A80110" w:rsidRPr="00C416F1" w:rsidRDefault="00A80110" w:rsidP="00A80110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3CC16092" w14:textId="77777777" w:rsidR="00A80110" w:rsidRPr="00C416F1" w:rsidRDefault="00A80110" w:rsidP="00A80110">
            <w:pPr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A80110" w:rsidRPr="00C416F1" w14:paraId="3883CF3C" w14:textId="77777777" w:rsidTr="00215DEF">
        <w:trPr>
          <w:trHeight w:val="300"/>
        </w:trPr>
        <w:tc>
          <w:tcPr>
            <w:tcW w:w="4659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8C824" w14:textId="77777777" w:rsidR="00A80110" w:rsidRPr="00C416F1" w:rsidRDefault="00A80110" w:rsidP="00A80110">
            <w:pPr>
              <w:jc w:val="center"/>
              <w:rPr>
                <w:rFonts w:ascii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TOTAL GENERAL</w:t>
            </w:r>
          </w:p>
        </w:tc>
        <w:tc>
          <w:tcPr>
            <w:tcW w:w="110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B2E63F" w14:textId="77777777" w:rsidR="00A80110" w:rsidRPr="00C416F1" w:rsidRDefault="00A80110" w:rsidP="00A80110">
            <w:pPr>
              <w:rPr>
                <w:rFonts w:ascii="Calibri" w:hAnsi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32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37B834" w14:textId="77777777" w:rsidR="00A80110" w:rsidRPr="00C416F1" w:rsidRDefault="00A80110" w:rsidP="00A80110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220" w:type="dxa"/>
            <w:shd w:val="clear" w:color="auto" w:fill="F2F2F2"/>
          </w:tcPr>
          <w:p w14:paraId="02A2A160" w14:textId="77777777" w:rsidR="00A80110" w:rsidRPr="00C416F1" w:rsidRDefault="00A80110" w:rsidP="00A80110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3415845E" w14:textId="77777777" w:rsidR="00A80110" w:rsidRPr="00C416F1" w:rsidRDefault="00A80110" w:rsidP="00A80110">
            <w:pPr>
              <w:rPr>
                <w:rFonts w:ascii="Calibri" w:hAnsi="Calibri"/>
                <w:color w:val="000000"/>
                <w:lang w:eastAsia="ro-RO"/>
              </w:rPr>
            </w:pPr>
          </w:p>
        </w:tc>
      </w:tr>
    </w:tbl>
    <w:p w14:paraId="33B20D69" w14:textId="77777777" w:rsidR="00C416F1" w:rsidRPr="00C416F1" w:rsidRDefault="00C416F1" w:rsidP="00C416F1">
      <w:pPr>
        <w:rPr>
          <w:rFonts w:ascii="Calibri" w:hAnsi="Calibri"/>
        </w:rPr>
      </w:pPr>
    </w:p>
    <w:p w14:paraId="50B93C1A" w14:textId="77777777" w:rsidR="00110896" w:rsidRPr="00C416F1" w:rsidRDefault="00110896" w:rsidP="007D40F0">
      <w:pPr>
        <w:pStyle w:val="Titlu"/>
        <w:rPr>
          <w:rFonts w:ascii="Calibri" w:hAnsi="Calibri"/>
          <w:b w:val="0"/>
          <w:sz w:val="24"/>
        </w:rPr>
      </w:pPr>
    </w:p>
    <w:sectPr w:rsidR="00110896" w:rsidRPr="00C416F1" w:rsidSect="00C416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16" w:right="707" w:bottom="1985" w:left="1247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CFB1C6" w14:textId="77777777" w:rsidR="007472B9" w:rsidRDefault="007472B9">
      <w:r>
        <w:separator/>
      </w:r>
    </w:p>
  </w:endnote>
  <w:endnote w:type="continuationSeparator" w:id="0">
    <w:p w14:paraId="25B60AD4" w14:textId="77777777" w:rsidR="007472B9" w:rsidRDefault="00747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3E951" w14:textId="77777777" w:rsidR="00723FB1" w:rsidRDefault="00723FB1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0B02A7E3" w14:textId="77777777">
      <w:trPr>
        <w:cantSplit/>
        <w:trHeight w:hRule="exact" w:val="340"/>
        <w:hidden/>
      </w:trPr>
      <w:tc>
        <w:tcPr>
          <w:tcW w:w="9210" w:type="dxa"/>
        </w:tcPr>
        <w:p w14:paraId="3B2EBC82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7FEF6F13" w14:textId="77777777" w:rsidR="00F12E7F" w:rsidRDefault="00704451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0CF752DD" wp14:editId="07329386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A5227BD" wp14:editId="7CCB5001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2154F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5227B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14:paraId="18D2154F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1EC9281B" wp14:editId="26146376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C210F5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EC9281B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58C210F5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385C90" wp14:editId="4843F114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2F8870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57920AE6" w14:textId="77777777" w:rsidR="00F12E7F" w:rsidRPr="0002649A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</w:pPr>
                          <w:r w:rsidRPr="0002649A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02649A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  <w:t xml:space="preserve">Tel.: 0258-818616 </w:t>
                          </w:r>
                        </w:p>
                        <w:p w14:paraId="18B90E12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385C90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412F8870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57920AE6" w14:textId="77777777" w:rsidR="00F12E7F" w:rsidRPr="0002649A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</w:pPr>
                    <w:r w:rsidRPr="0002649A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02649A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  <w:t xml:space="preserve">Tel.: 0258-818616 </w:t>
                    </w:r>
                  </w:p>
                  <w:p w14:paraId="18B90E12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71847457" wp14:editId="017012EA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853446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7E0F6" w14:textId="77777777" w:rsidR="00072DDE" w:rsidRDefault="00704451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150CF6E0" wp14:editId="2D67B3B6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E6619C4" wp14:editId="2DF76D70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037940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6619C4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14:paraId="36037940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082E37A2" wp14:editId="70190270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0C2685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82E37A2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080C2685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A7F728F" wp14:editId="565A92C4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F91418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3584C851" w14:textId="77777777" w:rsidR="0009018B" w:rsidRPr="0002649A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</w:pPr>
                          <w:r w:rsidRPr="0002649A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02649A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  <w:t xml:space="preserve">Tel.: 0258-818616 </w:t>
                          </w:r>
                        </w:p>
                        <w:p w14:paraId="42059EF9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7F728F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73F91418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3584C851" w14:textId="77777777" w:rsidR="0009018B" w:rsidRPr="0002649A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</w:pPr>
                    <w:r w:rsidRPr="0002649A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02649A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  <w:t xml:space="preserve">Tel.: 0258-818616 </w:t>
                    </w:r>
                  </w:p>
                  <w:p w14:paraId="42059EF9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6BBD5998" wp14:editId="5A2307BD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438BCE" w14:textId="77777777" w:rsidR="007472B9" w:rsidRDefault="007472B9">
      <w:r>
        <w:separator/>
      </w:r>
    </w:p>
  </w:footnote>
  <w:footnote w:type="continuationSeparator" w:id="0">
    <w:p w14:paraId="5A15B380" w14:textId="77777777" w:rsidR="007472B9" w:rsidRDefault="00747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0AFE14" w14:textId="20023107" w:rsidR="00723FB1" w:rsidRDefault="00723FB1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AA0B9E" w14:textId="0F1FA5D3" w:rsidR="002B3BB9" w:rsidRPr="00851382" w:rsidRDefault="00704451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670BC1E4" wp14:editId="491A31DA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ECD0AE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740E4FB7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70BC1E4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0CECD0AE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740E4FB7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351F71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351F71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143328" w14:textId="58751DB9" w:rsidR="002B3BB9" w:rsidRDefault="00704451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5C6CD8A7" wp14:editId="56C06B50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2EE1C470" wp14:editId="2639D781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140D2909" wp14:editId="57EC0873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9806960">
    <w:abstractNumId w:val="3"/>
  </w:num>
  <w:num w:numId="2" w16cid:durableId="1307785106">
    <w:abstractNumId w:val="2"/>
  </w:num>
  <w:num w:numId="3" w16cid:durableId="1020814927">
    <w:abstractNumId w:val="1"/>
  </w:num>
  <w:num w:numId="4" w16cid:durableId="367292085">
    <w:abstractNumId w:val="4"/>
  </w:num>
  <w:num w:numId="5" w16cid:durableId="1848445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2649A"/>
    <w:rsid w:val="00063CF6"/>
    <w:rsid w:val="00072DDE"/>
    <w:rsid w:val="00080850"/>
    <w:rsid w:val="0009018B"/>
    <w:rsid w:val="00094830"/>
    <w:rsid w:val="000C2AAE"/>
    <w:rsid w:val="00110896"/>
    <w:rsid w:val="001175F2"/>
    <w:rsid w:val="0012685D"/>
    <w:rsid w:val="001357F6"/>
    <w:rsid w:val="00141ED9"/>
    <w:rsid w:val="00144BFD"/>
    <w:rsid w:val="00183F78"/>
    <w:rsid w:val="0018467A"/>
    <w:rsid w:val="001A642B"/>
    <w:rsid w:val="001E7D06"/>
    <w:rsid w:val="00215DEF"/>
    <w:rsid w:val="002458FC"/>
    <w:rsid w:val="00255002"/>
    <w:rsid w:val="002773D0"/>
    <w:rsid w:val="002B3BB9"/>
    <w:rsid w:val="002C46CD"/>
    <w:rsid w:val="002C747F"/>
    <w:rsid w:val="002D78A6"/>
    <w:rsid w:val="002E07E9"/>
    <w:rsid w:val="002F1246"/>
    <w:rsid w:val="00326DC2"/>
    <w:rsid w:val="003310A0"/>
    <w:rsid w:val="00351F71"/>
    <w:rsid w:val="00376CFE"/>
    <w:rsid w:val="003E2E03"/>
    <w:rsid w:val="00474F02"/>
    <w:rsid w:val="00523BEA"/>
    <w:rsid w:val="005A6B00"/>
    <w:rsid w:val="005A7956"/>
    <w:rsid w:val="005C21C9"/>
    <w:rsid w:val="005C7AFF"/>
    <w:rsid w:val="00627CDC"/>
    <w:rsid w:val="00643AC4"/>
    <w:rsid w:val="006B79B9"/>
    <w:rsid w:val="006E1BC3"/>
    <w:rsid w:val="006E65FC"/>
    <w:rsid w:val="006F14B9"/>
    <w:rsid w:val="00704451"/>
    <w:rsid w:val="007209E0"/>
    <w:rsid w:val="00723FB1"/>
    <w:rsid w:val="007472B9"/>
    <w:rsid w:val="00754551"/>
    <w:rsid w:val="007A69A6"/>
    <w:rsid w:val="007C403D"/>
    <w:rsid w:val="007D40F0"/>
    <w:rsid w:val="00851382"/>
    <w:rsid w:val="0087265A"/>
    <w:rsid w:val="0088290B"/>
    <w:rsid w:val="008C26CE"/>
    <w:rsid w:val="008E7688"/>
    <w:rsid w:val="00917802"/>
    <w:rsid w:val="00936CF8"/>
    <w:rsid w:val="00950345"/>
    <w:rsid w:val="0095716B"/>
    <w:rsid w:val="009B0BED"/>
    <w:rsid w:val="009F711B"/>
    <w:rsid w:val="00A06DE4"/>
    <w:rsid w:val="00A16CD0"/>
    <w:rsid w:val="00A80110"/>
    <w:rsid w:val="00A82042"/>
    <w:rsid w:val="00AE4990"/>
    <w:rsid w:val="00B15233"/>
    <w:rsid w:val="00B565C5"/>
    <w:rsid w:val="00BD3175"/>
    <w:rsid w:val="00C05C7A"/>
    <w:rsid w:val="00C416F1"/>
    <w:rsid w:val="00C707BE"/>
    <w:rsid w:val="00C82AD1"/>
    <w:rsid w:val="00C916A3"/>
    <w:rsid w:val="00CC6C98"/>
    <w:rsid w:val="00D22014"/>
    <w:rsid w:val="00D94812"/>
    <w:rsid w:val="00DD113C"/>
    <w:rsid w:val="00E31672"/>
    <w:rsid w:val="00E753B1"/>
    <w:rsid w:val="00EF25AA"/>
    <w:rsid w:val="00EF6CD7"/>
    <w:rsid w:val="00F12E7F"/>
    <w:rsid w:val="00F302EB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A2ACC17"/>
  <w15:chartTrackingRefBased/>
  <w15:docId w15:val="{DD4C6C33-A3DA-4FBE-9DB6-92C306EC7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AntetCaracter">
    <w:name w:val="Antet Caracter"/>
    <w:link w:val="Antet"/>
    <w:rsid w:val="0012685D"/>
    <w:rPr>
      <w:rFonts w:ascii="Arial Narrow" w:hAnsi="Arial Narrow"/>
      <w:sz w:val="24"/>
      <w:szCs w:val="24"/>
      <w:lang w:eastAsia="de-DE"/>
    </w:rPr>
  </w:style>
  <w:style w:type="paragraph" w:styleId="Titlu">
    <w:name w:val="Title"/>
    <w:basedOn w:val="Normal"/>
    <w:next w:val="Subtitlu"/>
    <w:link w:val="TitluCaracte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uCaracter">
    <w:name w:val="Titlu Caracter"/>
    <w:link w:val="Titlu"/>
    <w:rsid w:val="0012685D"/>
    <w:rPr>
      <w:rFonts w:ascii="Arial" w:hAnsi="Arial"/>
      <w:b/>
      <w:bCs/>
      <w:szCs w:val="24"/>
      <w:lang w:eastAsia="ar-SA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uCaracter">
    <w:name w:val="Subtitlu Caracter"/>
    <w:link w:val="Subtitlu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elgril">
    <w:name w:val="Table Grid"/>
    <w:basedOn w:val="TabelNormal"/>
    <w:uiPriority w:val="59"/>
    <w:rsid w:val="007D40F0"/>
    <w:rPr>
      <w:rFonts w:ascii="Cambria" w:eastAsia="MS Mincho" w:hAnsi="Cambria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uire">
    <w:name w:val="Revision"/>
    <w:hidden/>
    <w:uiPriority w:val="99"/>
    <w:semiHidden/>
    <w:rsid w:val="006E1BC3"/>
    <w:rPr>
      <w:rFonts w:ascii="Arial Narrow" w:hAnsi="Arial Narrow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BE75D-3DAD-4712-8E57-D1F4C55FF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8</TotalTime>
  <Pages>1</Pages>
  <Words>92</Words>
  <Characters>588</Characters>
  <Application>Microsoft Office Word</Application>
  <DocSecurity>0</DocSecurity>
  <Lines>4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679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Lucian Docea</cp:lastModifiedBy>
  <cp:revision>6</cp:revision>
  <cp:lastPrinted>2023-10-31T12:30:00Z</cp:lastPrinted>
  <dcterms:created xsi:type="dcterms:W3CDTF">2024-11-04T08:01:00Z</dcterms:created>
  <dcterms:modified xsi:type="dcterms:W3CDTF">2025-11-14T07:05:00Z</dcterms:modified>
</cp:coreProperties>
</file>